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188475" w14:textId="7D44F38C" w:rsidR="00BA00AB" w:rsidRDefault="007973E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Hugh PAGENHAM</w:t>
      </w:r>
      <w:r>
        <w:rPr>
          <w:rFonts w:cs="Times New Roman"/>
          <w:szCs w:val="24"/>
        </w:rPr>
        <w:t xml:space="preserve">       (d.ca.1486)</w:t>
      </w:r>
    </w:p>
    <w:p w14:paraId="131BDB94" w14:textId="77777777" w:rsidR="007973EF" w:rsidRDefault="007973EF" w:rsidP="009139A6">
      <w:pPr>
        <w:pStyle w:val="NoSpacing"/>
        <w:rPr>
          <w:rFonts w:cs="Times New Roman"/>
          <w:szCs w:val="24"/>
        </w:rPr>
      </w:pPr>
    </w:p>
    <w:p w14:paraId="1A2EB247" w14:textId="77777777" w:rsidR="007973EF" w:rsidRDefault="007973EF" w:rsidP="009139A6">
      <w:pPr>
        <w:pStyle w:val="NoSpacing"/>
        <w:rPr>
          <w:rFonts w:cs="Times New Roman"/>
          <w:szCs w:val="24"/>
        </w:rPr>
      </w:pPr>
    </w:p>
    <w:p w14:paraId="3FC62348" w14:textId="4B7FBDF2" w:rsidR="007973EF" w:rsidRDefault="007973E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Feb.1486</w:t>
      </w:r>
      <w:r>
        <w:rPr>
          <w:rFonts w:cs="Times New Roman"/>
          <w:szCs w:val="24"/>
        </w:rPr>
        <w:tab/>
        <w:t>Writ of diem clausit extremum to the Escheator of Sussex.</w:t>
      </w:r>
    </w:p>
    <w:p w14:paraId="627C453F" w14:textId="083704BC" w:rsidR="007973EF" w:rsidRDefault="007973E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1485-1509 p.5)</w:t>
      </w:r>
    </w:p>
    <w:p w14:paraId="17B0DFB1" w14:textId="77777777" w:rsidR="007973EF" w:rsidRDefault="007973EF" w:rsidP="009139A6">
      <w:pPr>
        <w:pStyle w:val="NoSpacing"/>
        <w:rPr>
          <w:rFonts w:cs="Times New Roman"/>
          <w:szCs w:val="24"/>
        </w:rPr>
      </w:pPr>
    </w:p>
    <w:p w14:paraId="59D8762C" w14:textId="77777777" w:rsidR="007973EF" w:rsidRDefault="007973EF" w:rsidP="009139A6">
      <w:pPr>
        <w:pStyle w:val="NoSpacing"/>
        <w:rPr>
          <w:rFonts w:cs="Times New Roman"/>
          <w:szCs w:val="24"/>
        </w:rPr>
      </w:pPr>
    </w:p>
    <w:p w14:paraId="38EF997F" w14:textId="3DF304AB" w:rsidR="007973EF" w:rsidRPr="007973EF" w:rsidRDefault="007973E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September 2024</w:t>
      </w:r>
    </w:p>
    <w:sectPr w:rsidR="007973EF" w:rsidRPr="007973E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9128FC" w14:textId="77777777" w:rsidR="007973EF" w:rsidRDefault="007973EF" w:rsidP="009139A6">
      <w:r>
        <w:separator/>
      </w:r>
    </w:p>
  </w:endnote>
  <w:endnote w:type="continuationSeparator" w:id="0">
    <w:p w14:paraId="10467F59" w14:textId="77777777" w:rsidR="007973EF" w:rsidRDefault="007973E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9F58A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0B778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582E8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825BC4" w14:textId="77777777" w:rsidR="007973EF" w:rsidRDefault="007973EF" w:rsidP="009139A6">
      <w:r>
        <w:separator/>
      </w:r>
    </w:p>
  </w:footnote>
  <w:footnote w:type="continuationSeparator" w:id="0">
    <w:p w14:paraId="0B672D95" w14:textId="77777777" w:rsidR="007973EF" w:rsidRDefault="007973E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61185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BED1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56883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3EF"/>
    <w:rsid w:val="000666E0"/>
    <w:rsid w:val="002510B7"/>
    <w:rsid w:val="00270799"/>
    <w:rsid w:val="005C130B"/>
    <w:rsid w:val="007973EF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767A5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CEA23E"/>
  <w15:chartTrackingRefBased/>
  <w15:docId w15:val="{98756F94-7464-4ABA-861B-EAD9A3685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2024-09-04T20:35:00Z</dcterms:created>
  <dcterms:modified xsi:type="dcterms:W3CDTF">2024-09-04T20:39:00Z</dcterms:modified>
</cp:coreProperties>
</file>